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7BB" w:rsidRPr="0061675D" w:rsidRDefault="00B167BB" w:rsidP="00B167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  <w:u w:val="single"/>
        </w:rPr>
        <w:t>Richard MOLOWE</w:t>
      </w:r>
      <w:r w:rsidRPr="0061675D">
        <w:rPr>
          <w:rFonts w:ascii="Times New Roman" w:hAnsi="Times New Roman" w:cs="Times New Roman"/>
          <w:sz w:val="24"/>
          <w:szCs w:val="24"/>
        </w:rPr>
        <w:t xml:space="preserve">     (d.1508)</w:t>
      </w:r>
    </w:p>
    <w:p w:rsidR="00B167BB" w:rsidRPr="0061675D" w:rsidRDefault="00B167BB" w:rsidP="00B167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>of Canterbury.</w:t>
      </w:r>
    </w:p>
    <w:p w:rsidR="00B167BB" w:rsidRPr="0061675D" w:rsidRDefault="00B167BB" w:rsidP="00B167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7BB" w:rsidRPr="0061675D" w:rsidRDefault="00B167BB" w:rsidP="00B167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7BB" w:rsidRPr="0061675D" w:rsidRDefault="00B167BB" w:rsidP="00B167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ab/>
        <w:t>1508</w:t>
      </w:r>
      <w:r w:rsidRPr="0061675D">
        <w:rPr>
          <w:rFonts w:ascii="Times New Roman" w:hAnsi="Times New Roman" w:cs="Times New Roman"/>
          <w:sz w:val="24"/>
          <w:szCs w:val="24"/>
        </w:rPr>
        <w:tab/>
        <w:t>Administration of his property and possessions was granted.   (Plomer p.334)</w:t>
      </w:r>
    </w:p>
    <w:p w:rsidR="00B167BB" w:rsidRPr="0061675D" w:rsidRDefault="00B167BB" w:rsidP="00B167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7BB" w:rsidRPr="0061675D" w:rsidRDefault="00B167BB" w:rsidP="00B167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7BB" w:rsidRPr="0061675D" w:rsidRDefault="00B167BB" w:rsidP="00B167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7BB" w:rsidRDefault="00B167BB" w:rsidP="00564E3C">
      <w:pPr>
        <w:spacing w:after="0" w:line="240" w:lineRule="auto"/>
      </w:pPr>
      <w:r>
        <w:separator/>
      </w:r>
    </w:p>
  </w:endnote>
  <w:endnote w:type="continuationSeparator" w:id="0">
    <w:p w:rsidR="00B167BB" w:rsidRDefault="00B167B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167BB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7BB" w:rsidRDefault="00B167BB" w:rsidP="00564E3C">
      <w:pPr>
        <w:spacing w:after="0" w:line="240" w:lineRule="auto"/>
      </w:pPr>
      <w:r>
        <w:separator/>
      </w:r>
    </w:p>
  </w:footnote>
  <w:footnote w:type="continuationSeparator" w:id="0">
    <w:p w:rsidR="00B167BB" w:rsidRDefault="00B167B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7BB"/>
    <w:rsid w:val="00372DC6"/>
    <w:rsid w:val="00564E3C"/>
    <w:rsid w:val="0064591D"/>
    <w:rsid w:val="00B167B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C58162-E133-421D-AFA4-E233872CB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2016-02-17T22:57:00Z</dcterms:created>
  <dcterms:modified xsi:type="dcterms:W3CDTF">2016-02-17T22:57:00Z</dcterms:modified>
</cp:coreProperties>
</file>